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BE0437" w14:textId="7DB4AE10" w:rsidR="00E53611" w:rsidRDefault="00E53611" w:rsidP="00E53611"/>
    <w:p w14:paraId="6A487C97" w14:textId="77777777" w:rsidR="00E53611" w:rsidRPr="004974CB" w:rsidRDefault="0000030B" w:rsidP="00E5361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 w14:anchorId="1EA6BF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0;text-align:left;margin-left:-29.7pt;margin-top:-13.8pt;width:46.5pt;height:1in;z-index:-251651072;visibility:visible;mso-wrap-edited:f">
            <v:imagedata r:id="rId5" o:title=""/>
          </v:shape>
          <o:OLEObject Type="Embed" ProgID="Word.Picture.8" ShapeID="_x0000_s1035" DrawAspect="Content" ObjectID="_1649243908" r:id="rId6"/>
        </w:object>
      </w:r>
      <w:r w:rsidR="00E53611" w:rsidRPr="004974CB">
        <w:rPr>
          <w:rFonts w:ascii="Nadianne" w:hAnsi="Nadianne"/>
          <w:sz w:val="80"/>
          <w:szCs w:val="80"/>
        </w:rPr>
        <w:t>Thomas Russell Junior School</w:t>
      </w:r>
    </w:p>
    <w:p w14:paraId="79E08CC3" w14:textId="77777777" w:rsidR="00E53611" w:rsidRDefault="00E53611" w:rsidP="00E53611"/>
    <w:p w14:paraId="368501DD" w14:textId="77777777" w:rsidR="00E53611" w:rsidRDefault="00E53611" w:rsidP="00E53611"/>
    <w:tbl>
      <w:tblPr>
        <w:tblStyle w:val="TableGrid"/>
        <w:tblW w:w="9923" w:type="dxa"/>
        <w:tblInd w:w="-572" w:type="dxa"/>
        <w:tblLook w:val="04A0" w:firstRow="1" w:lastRow="0" w:firstColumn="1" w:lastColumn="0" w:noHBand="0" w:noVBand="1"/>
      </w:tblPr>
      <w:tblGrid>
        <w:gridCol w:w="2268"/>
        <w:gridCol w:w="7655"/>
      </w:tblGrid>
      <w:tr w:rsidR="00E53611" w:rsidRPr="002A17D3" w14:paraId="08A92D60" w14:textId="77777777" w:rsidTr="00E91924">
        <w:trPr>
          <w:trHeight w:val="535"/>
        </w:trPr>
        <w:tc>
          <w:tcPr>
            <w:tcW w:w="9923" w:type="dxa"/>
            <w:gridSpan w:val="2"/>
            <w:vAlign w:val="center"/>
          </w:tcPr>
          <w:p w14:paraId="27A539DA" w14:textId="4B5E0469" w:rsidR="00E53611" w:rsidRPr="002A17D3" w:rsidRDefault="009E0737" w:rsidP="00E91924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Thursday 30</w:t>
            </w:r>
            <w:r w:rsidRPr="009E0737">
              <w:rPr>
                <w:rFonts w:ascii="Comic Sans MS" w:hAnsi="Comic Sans MS"/>
                <w:sz w:val="24"/>
                <w:vertAlign w:val="superscript"/>
              </w:rPr>
              <w:t>th</w:t>
            </w:r>
            <w:r>
              <w:rPr>
                <w:rFonts w:ascii="Comic Sans MS" w:hAnsi="Comic Sans MS"/>
                <w:sz w:val="24"/>
              </w:rPr>
              <w:t xml:space="preserve"> April 2020</w:t>
            </w:r>
            <w:r w:rsidR="00375FA2">
              <w:rPr>
                <w:rFonts w:ascii="Comic Sans MS" w:hAnsi="Comic Sans MS"/>
                <w:sz w:val="24"/>
              </w:rPr>
              <w:t xml:space="preserve">          </w:t>
            </w:r>
            <w:r w:rsidR="00375FA2" w:rsidRPr="00375FA2">
              <w:rPr>
                <w:rFonts w:ascii="Comic Sans MS" w:hAnsi="Comic Sans MS"/>
                <w:b/>
                <w:sz w:val="24"/>
              </w:rPr>
              <w:t>#</w:t>
            </w:r>
            <w:proofErr w:type="spellStart"/>
            <w:r w:rsidR="00375FA2" w:rsidRPr="00375FA2">
              <w:rPr>
                <w:rFonts w:ascii="Comic Sans MS" w:hAnsi="Comic Sans MS"/>
                <w:b/>
                <w:sz w:val="24"/>
              </w:rPr>
              <w:t>BornReady</w:t>
            </w:r>
            <w:proofErr w:type="spellEnd"/>
          </w:p>
        </w:tc>
      </w:tr>
      <w:tr w:rsidR="00E53611" w:rsidRPr="002A17D3" w14:paraId="18412027" w14:textId="77777777" w:rsidTr="00E91924">
        <w:trPr>
          <w:trHeight w:val="1265"/>
        </w:trPr>
        <w:tc>
          <w:tcPr>
            <w:tcW w:w="2268" w:type="dxa"/>
          </w:tcPr>
          <w:p w14:paraId="5D3E72CC" w14:textId="77777777" w:rsidR="00E53611" w:rsidRPr="002A17D3" w:rsidRDefault="00E53611" w:rsidP="00E91924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7655" w:type="dxa"/>
          </w:tcPr>
          <w:p w14:paraId="3FC6DB6B" w14:textId="77777777" w:rsidR="00E53611" w:rsidRPr="002A17D3" w:rsidRDefault="00E53611" w:rsidP="00E91924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14:paraId="4ADC7382" w14:textId="77777777" w:rsidR="00E53611" w:rsidRDefault="00E53611" w:rsidP="00E91924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14:paraId="064821B0" w14:textId="77777777" w:rsidR="00E53611" w:rsidRPr="002A17D3" w:rsidRDefault="00E53611" w:rsidP="00E91924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>A 30 minute workout with Joe Wicks on YouTube</w:t>
            </w:r>
            <w:r>
              <w:rPr>
                <w:rFonts w:ascii="Comic Sans MS" w:hAnsi="Comic Sans MS"/>
                <w:sz w:val="24"/>
              </w:rPr>
              <w:t xml:space="preserve">. </w:t>
            </w:r>
          </w:p>
        </w:tc>
      </w:tr>
      <w:tr w:rsidR="00E53611" w:rsidRPr="002A17D3" w14:paraId="583D2840" w14:textId="77777777" w:rsidTr="00E91924">
        <w:trPr>
          <w:trHeight w:val="990"/>
        </w:trPr>
        <w:tc>
          <w:tcPr>
            <w:tcW w:w="2268" w:type="dxa"/>
          </w:tcPr>
          <w:p w14:paraId="157B2906" w14:textId="77777777" w:rsidR="00E53611" w:rsidRPr="002A17D3" w:rsidRDefault="00E53611" w:rsidP="00E91924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>
              <w:rPr>
                <w:rFonts w:ascii="Comic Sans MS" w:hAnsi="Comic Sans MS"/>
                <w:b/>
                <w:sz w:val="24"/>
              </w:rPr>
              <w:t>11am</w:t>
            </w:r>
          </w:p>
        </w:tc>
        <w:tc>
          <w:tcPr>
            <w:tcW w:w="7655" w:type="dxa"/>
          </w:tcPr>
          <w:p w14:paraId="0765AD81" w14:textId="77777777" w:rsidR="00AE3A28" w:rsidRDefault="00AE3A28" w:rsidP="00AE3A28">
            <w:pPr>
              <w:rPr>
                <w:rFonts w:ascii="Comic Sans MS" w:hAnsi="Comic Sans MS"/>
                <w:color w:val="000000" w:themeColor="text1"/>
                <w:sz w:val="24"/>
              </w:rPr>
            </w:pPr>
            <w:r>
              <w:rPr>
                <w:rFonts w:ascii="Comic Sans MS" w:hAnsi="Comic Sans MS"/>
                <w:color w:val="000000" w:themeColor="text1"/>
                <w:sz w:val="24"/>
              </w:rPr>
              <w:t xml:space="preserve">Activity 1: </w:t>
            </w:r>
            <w:proofErr w:type="spellStart"/>
            <w:r>
              <w:rPr>
                <w:rFonts w:ascii="Comic Sans MS" w:hAnsi="Comic Sans MS"/>
                <w:color w:val="000000" w:themeColor="text1"/>
                <w:sz w:val="24"/>
              </w:rPr>
              <w:t>SPaG</w:t>
            </w:r>
            <w:proofErr w:type="spellEnd"/>
            <w:r>
              <w:rPr>
                <w:rFonts w:ascii="Comic Sans MS" w:hAnsi="Comic Sans MS"/>
                <w:color w:val="000000" w:themeColor="text1"/>
                <w:sz w:val="24"/>
              </w:rPr>
              <w:t xml:space="preserve"> Mat.  Have a go at the </w:t>
            </w:r>
            <w:proofErr w:type="spellStart"/>
            <w:r>
              <w:rPr>
                <w:rFonts w:ascii="Comic Sans MS" w:hAnsi="Comic Sans MS"/>
                <w:color w:val="000000" w:themeColor="text1"/>
                <w:sz w:val="24"/>
              </w:rPr>
              <w:t>SPaG</w:t>
            </w:r>
            <w:proofErr w:type="spellEnd"/>
            <w:r>
              <w:rPr>
                <w:rFonts w:ascii="Comic Sans MS" w:hAnsi="Comic Sans MS"/>
                <w:color w:val="000000" w:themeColor="text1"/>
                <w:sz w:val="24"/>
              </w:rPr>
              <w:t xml:space="preserve"> questions.  Remember *** is the toughest challenge.</w:t>
            </w:r>
          </w:p>
          <w:p w14:paraId="62BDE708" w14:textId="77777777" w:rsidR="00AE3A28" w:rsidRDefault="00AE3A28" w:rsidP="00AE3A28">
            <w:pPr>
              <w:rPr>
                <w:rFonts w:ascii="Comic Sans MS" w:hAnsi="Comic Sans MS"/>
                <w:color w:val="000000" w:themeColor="text1"/>
                <w:sz w:val="24"/>
              </w:rPr>
            </w:pPr>
          </w:p>
          <w:p w14:paraId="30E18F24" w14:textId="2A550E73" w:rsidR="00E53611" w:rsidRPr="00C746F5" w:rsidRDefault="00AE3A28" w:rsidP="00AE3A28">
            <w:pPr>
              <w:rPr>
                <w:rFonts w:ascii="Comic Sans MS" w:hAnsi="Comic Sans MS"/>
                <w:i/>
                <w:sz w:val="24"/>
              </w:rPr>
            </w:pPr>
            <w:r>
              <w:rPr>
                <w:rFonts w:ascii="Comic Sans MS" w:hAnsi="Comic Sans MS"/>
                <w:color w:val="000000" w:themeColor="text1"/>
                <w:sz w:val="24"/>
              </w:rPr>
              <w:t xml:space="preserve">Activity 2: Read through the lesson plan and review using hyphens to avoid ambiguity (page 1-4). </w:t>
            </w:r>
            <w:r>
              <w:rPr>
                <w:rFonts w:ascii="Comic Sans MS" w:eastAsiaTheme="minorHAnsi" w:hAnsi="Comic Sans MS" w:cs="Calibri"/>
                <w:sz w:val="24"/>
                <w:szCs w:val="24"/>
              </w:rPr>
              <w:t>Next, t</w:t>
            </w:r>
            <w:r w:rsidRPr="00B67792">
              <w:rPr>
                <w:rFonts w:ascii="Comic Sans MS" w:eastAsiaTheme="minorHAnsi" w:hAnsi="Comic Sans MS" w:cs="Calibri"/>
                <w:sz w:val="24"/>
                <w:szCs w:val="24"/>
              </w:rPr>
              <w:t xml:space="preserve">ake one of the ‘wrong’ headlines on Ambiguous Headlines and make up a story about it. </w:t>
            </w:r>
            <w:proofErr w:type="gramStart"/>
            <w:r w:rsidRPr="00B67792">
              <w:rPr>
                <w:rFonts w:ascii="Comic Sans MS" w:eastAsiaTheme="minorHAnsi" w:hAnsi="Comic Sans MS" w:cs="Calibri"/>
                <w:sz w:val="24"/>
                <w:szCs w:val="24"/>
              </w:rPr>
              <w:t>e.g</w:t>
            </w:r>
            <w:proofErr w:type="gramEnd"/>
            <w:r w:rsidRPr="00B67792">
              <w:rPr>
                <w:rFonts w:ascii="Comic Sans MS" w:eastAsiaTheme="minorHAnsi" w:hAnsi="Comic Sans MS" w:cs="Calibri"/>
                <w:sz w:val="24"/>
                <w:szCs w:val="24"/>
              </w:rPr>
              <w:t>. six one-year-old children win a worm charming competition!</w:t>
            </w:r>
          </w:p>
        </w:tc>
      </w:tr>
      <w:tr w:rsidR="00E53611" w:rsidRPr="002A17D3" w14:paraId="5D9B6308" w14:textId="77777777" w:rsidTr="00E91924">
        <w:trPr>
          <w:trHeight w:val="980"/>
        </w:trPr>
        <w:tc>
          <w:tcPr>
            <w:tcW w:w="2268" w:type="dxa"/>
          </w:tcPr>
          <w:p w14:paraId="3D3E06BA" w14:textId="77777777" w:rsidR="00E53611" w:rsidRPr="002A17D3" w:rsidRDefault="00E53611" w:rsidP="00E91924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</w:tc>
        <w:tc>
          <w:tcPr>
            <w:tcW w:w="7655" w:type="dxa"/>
          </w:tcPr>
          <w:p w14:paraId="0318D00B" w14:textId="77777777" w:rsidR="00375FA2" w:rsidRPr="002C23C6" w:rsidRDefault="00375FA2" w:rsidP="00375FA2">
            <w:pPr>
              <w:rPr>
                <w:rFonts w:ascii="Comic Sans MS" w:hAnsi="Comic Sans MS"/>
                <w:sz w:val="24"/>
                <w:u w:val="single"/>
              </w:rPr>
            </w:pPr>
            <w:r w:rsidRPr="002C23C6">
              <w:rPr>
                <w:rFonts w:ascii="Comic Sans MS" w:hAnsi="Comic Sans MS"/>
                <w:sz w:val="24"/>
                <w:u w:val="single"/>
              </w:rPr>
              <w:t>Short Multiplicat</w:t>
            </w:r>
            <w:r>
              <w:rPr>
                <w:rFonts w:ascii="Comic Sans MS" w:hAnsi="Comic Sans MS"/>
                <w:sz w:val="24"/>
                <w:u w:val="single"/>
              </w:rPr>
              <w:t>i</w:t>
            </w:r>
            <w:r w:rsidRPr="002C23C6">
              <w:rPr>
                <w:rFonts w:ascii="Comic Sans MS" w:hAnsi="Comic Sans MS"/>
                <w:sz w:val="24"/>
                <w:u w:val="single"/>
              </w:rPr>
              <w:t>on</w:t>
            </w:r>
          </w:p>
          <w:p w14:paraId="69F1E426" w14:textId="77777777" w:rsidR="00375FA2" w:rsidRDefault="00375FA2" w:rsidP="00375FA2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There is an overview of the sections on the 1</w:t>
            </w:r>
            <w:r w:rsidRPr="00D965AF">
              <w:rPr>
                <w:rFonts w:ascii="Comic Sans MS" w:hAnsi="Comic Sans MS"/>
                <w:sz w:val="24"/>
                <w:vertAlign w:val="superscript"/>
              </w:rPr>
              <w:t>st</w:t>
            </w:r>
            <w:r>
              <w:rPr>
                <w:rFonts w:ascii="Comic Sans MS" w:hAnsi="Comic Sans MS"/>
                <w:sz w:val="24"/>
              </w:rPr>
              <w:t xml:space="preserve"> page; then pages 2 &amp; 3 contain ‘Learning Reminders’ which will recap on how to answer these type of questions. </w:t>
            </w:r>
          </w:p>
          <w:p w14:paraId="7FCA81CF" w14:textId="77777777" w:rsidR="00375FA2" w:rsidRDefault="00375FA2" w:rsidP="00375FA2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Ignore the ‘grid’ method: we use the short multiplication method. </w:t>
            </w:r>
          </w:p>
          <w:p w14:paraId="16E2EAA5" w14:textId="77777777" w:rsidR="00375FA2" w:rsidRDefault="00375FA2" w:rsidP="00375FA2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P.4 contains the easier ‘Mild’ questions. </w:t>
            </w:r>
          </w:p>
          <w:p w14:paraId="1A508CF1" w14:textId="77777777" w:rsidR="00375FA2" w:rsidRDefault="00375FA2" w:rsidP="00375FA2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P.5 contains the harder ‘Hot’ questions. </w:t>
            </w:r>
          </w:p>
          <w:p w14:paraId="1F3BBA97" w14:textId="77777777" w:rsidR="00375FA2" w:rsidRDefault="00375FA2" w:rsidP="00375FA2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Answers for both sections are on P.6. </w:t>
            </w:r>
          </w:p>
          <w:p w14:paraId="5171FFCE" w14:textId="77777777" w:rsidR="00375FA2" w:rsidRDefault="00375FA2" w:rsidP="00375FA2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‘Check your understanding’ is on P.11.</w:t>
            </w:r>
          </w:p>
          <w:p w14:paraId="1D6F7095" w14:textId="77777777" w:rsidR="00375FA2" w:rsidRDefault="00375FA2" w:rsidP="00375FA2">
            <w:pPr>
              <w:rPr>
                <w:rFonts w:ascii="Comic Sans MS" w:hAnsi="Comic Sans MS"/>
                <w:sz w:val="24"/>
              </w:rPr>
            </w:pPr>
          </w:p>
          <w:p w14:paraId="573EC970" w14:textId="77777777" w:rsidR="00375FA2" w:rsidRDefault="00375FA2" w:rsidP="00375FA2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If you are a bit stuck get in touch with us: don’t use the ‘Grid Gurus’ sheet as it focuses on the grid method – which you would have already mastered in Y5. We prefer the short multiplication method in Y6. #</w:t>
            </w:r>
            <w:proofErr w:type="spellStart"/>
            <w:r>
              <w:rPr>
                <w:rFonts w:ascii="Comic Sans MS" w:hAnsi="Comic Sans MS"/>
                <w:sz w:val="24"/>
              </w:rPr>
              <w:t>Bornready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! </w:t>
            </w:r>
          </w:p>
          <w:p w14:paraId="0F94E17E" w14:textId="0B096949" w:rsidR="00E53611" w:rsidRPr="002A17D3" w:rsidRDefault="00E53611" w:rsidP="00E91924">
            <w:pPr>
              <w:rPr>
                <w:rFonts w:ascii="Comic Sans MS" w:hAnsi="Comic Sans MS"/>
                <w:sz w:val="24"/>
              </w:rPr>
            </w:pPr>
          </w:p>
        </w:tc>
      </w:tr>
      <w:tr w:rsidR="00E53611" w:rsidRPr="002A17D3" w14:paraId="2FFE0445" w14:textId="77777777" w:rsidTr="00E91924">
        <w:trPr>
          <w:trHeight w:val="835"/>
        </w:trPr>
        <w:tc>
          <w:tcPr>
            <w:tcW w:w="2268" w:type="dxa"/>
          </w:tcPr>
          <w:p w14:paraId="2D3315F4" w14:textId="77777777" w:rsidR="00E53611" w:rsidRPr="002A17D3" w:rsidRDefault="00E53611" w:rsidP="00E91924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L</w:t>
            </w:r>
            <w:r>
              <w:rPr>
                <w:rFonts w:ascii="Comic Sans MS" w:hAnsi="Comic Sans MS"/>
                <w:b/>
                <w:sz w:val="24"/>
              </w:rPr>
              <w:t>unchtime!</w:t>
            </w:r>
          </w:p>
        </w:tc>
        <w:tc>
          <w:tcPr>
            <w:tcW w:w="7655" w:type="dxa"/>
          </w:tcPr>
          <w:p w14:paraId="1BDE08A3" w14:textId="1411682E" w:rsidR="00E53611" w:rsidRPr="002A17D3" w:rsidRDefault="00357C96" w:rsidP="00E91924">
            <w:pPr>
              <w:rPr>
                <w:rFonts w:ascii="Comic Sans MS" w:hAnsi="Comic Sans MS"/>
                <w:sz w:val="24"/>
              </w:rPr>
            </w:pPr>
            <w:r>
              <w:rPr>
                <w:rStyle w:val="A0"/>
              </w:rPr>
              <w:t>What is your favourite dessert? Why?</w:t>
            </w:r>
          </w:p>
        </w:tc>
      </w:tr>
      <w:tr w:rsidR="00E53611" w:rsidRPr="002A17D3" w14:paraId="703A3317" w14:textId="77777777" w:rsidTr="00E91924">
        <w:trPr>
          <w:trHeight w:val="848"/>
        </w:trPr>
        <w:tc>
          <w:tcPr>
            <w:tcW w:w="2268" w:type="dxa"/>
          </w:tcPr>
          <w:p w14:paraId="3EF6A79A" w14:textId="77777777" w:rsidR="00E53611" w:rsidRPr="002A17D3" w:rsidRDefault="00E53611" w:rsidP="00E91924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1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655" w:type="dxa"/>
          </w:tcPr>
          <w:p w14:paraId="0D9867F6" w14:textId="039B3277" w:rsidR="00994FE9" w:rsidRPr="00344904" w:rsidRDefault="00FA49FE" w:rsidP="00E91924">
            <w:pPr>
              <w:rPr>
                <w:rFonts w:ascii="Comic Sans MS" w:hAnsi="Comic Sans MS"/>
                <w:sz w:val="24"/>
                <w:u w:val="single"/>
              </w:rPr>
            </w:pPr>
            <w:r w:rsidRPr="00344904">
              <w:rPr>
                <w:rFonts w:ascii="Comic Sans MS" w:hAnsi="Comic Sans MS"/>
                <w:sz w:val="24"/>
                <w:u w:val="single"/>
              </w:rPr>
              <w:t xml:space="preserve">Art </w:t>
            </w:r>
            <w:r w:rsidR="00994FE9" w:rsidRPr="00344904">
              <w:rPr>
                <w:rFonts w:ascii="Comic Sans MS" w:hAnsi="Comic Sans MS"/>
                <w:sz w:val="24"/>
                <w:u w:val="single"/>
              </w:rPr>
              <w:t xml:space="preserve">Activity </w:t>
            </w:r>
            <w:r w:rsidR="009879BB" w:rsidRPr="00344904">
              <w:rPr>
                <w:rFonts w:ascii="Comic Sans MS" w:hAnsi="Comic Sans MS"/>
                <w:sz w:val="24"/>
                <w:u w:val="single"/>
              </w:rPr>
              <w:t xml:space="preserve">: </w:t>
            </w:r>
            <w:r w:rsidR="00FE7959" w:rsidRPr="00344904">
              <w:rPr>
                <w:rFonts w:ascii="Comic Sans MS" w:hAnsi="Comic Sans MS"/>
                <w:sz w:val="24"/>
                <w:u w:val="single"/>
              </w:rPr>
              <w:t xml:space="preserve">2 </w:t>
            </w:r>
            <w:proofErr w:type="spellStart"/>
            <w:r w:rsidR="00FE7959" w:rsidRPr="00344904">
              <w:rPr>
                <w:rFonts w:ascii="Comic Sans MS" w:hAnsi="Comic Sans MS"/>
                <w:sz w:val="24"/>
                <w:u w:val="single"/>
              </w:rPr>
              <w:t>days</w:t>
            </w:r>
            <w:proofErr w:type="spellEnd"/>
            <w:r w:rsidR="00FE7959" w:rsidRPr="00344904">
              <w:rPr>
                <w:rFonts w:ascii="Comic Sans MS" w:hAnsi="Comic Sans MS"/>
                <w:sz w:val="24"/>
                <w:u w:val="single"/>
              </w:rPr>
              <w:t xml:space="preserve"> </w:t>
            </w:r>
            <w:r w:rsidR="00344904" w:rsidRPr="00344904">
              <w:rPr>
                <w:rFonts w:ascii="Comic Sans MS" w:hAnsi="Comic Sans MS"/>
                <w:sz w:val="24"/>
                <w:u w:val="single"/>
              </w:rPr>
              <w:t>work</w:t>
            </w:r>
          </w:p>
          <w:p w14:paraId="6FED1D5C" w14:textId="0E118526" w:rsidR="00994FE9" w:rsidRDefault="00994FE9" w:rsidP="00E91924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You have either been reading War Horse or Kensuke’s Kingdom.</w:t>
            </w:r>
          </w:p>
          <w:p w14:paraId="26699273" w14:textId="0EE44DFC" w:rsidR="00994FE9" w:rsidRPr="00FE7959" w:rsidRDefault="00994FE9" w:rsidP="00E9192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</w:rPr>
              <w:t xml:space="preserve">Your </w:t>
            </w:r>
            <w:r w:rsidRPr="00FE7959">
              <w:rPr>
                <w:rFonts w:ascii="Comic Sans MS" w:hAnsi="Comic Sans MS"/>
                <w:sz w:val="24"/>
                <w:szCs w:val="24"/>
              </w:rPr>
              <w:t xml:space="preserve">challenge it to create a </w:t>
            </w:r>
            <w:r w:rsidR="009879BB" w:rsidRPr="00FE7959">
              <w:rPr>
                <w:rFonts w:ascii="Comic Sans MS" w:hAnsi="Comic Sans MS"/>
                <w:sz w:val="24"/>
                <w:szCs w:val="24"/>
              </w:rPr>
              <w:t xml:space="preserve">piece of artwork based on the book you are reading. </w:t>
            </w:r>
          </w:p>
          <w:p w14:paraId="6533B839" w14:textId="77777777" w:rsidR="009879BB" w:rsidRPr="00FE7959" w:rsidRDefault="009879BB" w:rsidP="00E91924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464A8EE7" w14:textId="449773A1" w:rsidR="009C51E4" w:rsidRPr="00FE7959" w:rsidRDefault="009C51E4" w:rsidP="00E91924">
            <w:pPr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</w:pPr>
            <w:r w:rsidRPr="00FE7959">
              <w:rPr>
                <w:rFonts w:ascii="Comic Sans MS" w:hAnsi="Comic Sans MS"/>
                <w:sz w:val="24"/>
                <w:szCs w:val="24"/>
              </w:rPr>
              <w:t xml:space="preserve">War Horse: </w:t>
            </w:r>
            <w:r w:rsidRPr="00FE7959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Read the descriptions of the farm and other settings in the story. Could you draw / paint a picture of some of these places?</w:t>
            </w:r>
          </w:p>
          <w:p w14:paraId="334F4A36" w14:textId="77777777" w:rsidR="009C51E4" w:rsidRPr="00FE7959" w:rsidRDefault="009C51E4" w:rsidP="00E91924">
            <w:pPr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</w:pPr>
          </w:p>
          <w:p w14:paraId="21FD9432" w14:textId="77777777" w:rsidR="009C51E4" w:rsidRPr="00FE7959" w:rsidRDefault="009C51E4" w:rsidP="00E91924">
            <w:pPr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</w:pPr>
            <w:proofErr w:type="spellStart"/>
            <w:r w:rsidRPr="00FE7959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Kenzuke’s</w:t>
            </w:r>
            <w:proofErr w:type="spellEnd"/>
            <w:r w:rsidRPr="00FE7959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 Kingdom: Draw some sketches of the things that Michael saw during his time on the Peggy Sue, while he was on the island and inside Kensuke's cave house.</w:t>
            </w:r>
          </w:p>
          <w:p w14:paraId="45184F7D" w14:textId="77777777" w:rsidR="009C51E4" w:rsidRPr="00FE7959" w:rsidRDefault="009C51E4" w:rsidP="00E91924">
            <w:pPr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</w:pPr>
          </w:p>
          <w:p w14:paraId="56523729" w14:textId="77777777" w:rsidR="009C51E4" w:rsidRDefault="009C51E4" w:rsidP="00E91924">
            <w:pPr>
              <w:rPr>
                <w:rFonts w:ascii="Comic Sans MS" w:hAnsi="Comic Sans MS"/>
                <w:sz w:val="24"/>
                <w:szCs w:val="24"/>
              </w:rPr>
            </w:pPr>
            <w:r w:rsidRPr="00FE7959">
              <w:rPr>
                <w:rFonts w:ascii="Comic Sans MS" w:hAnsi="Comic Sans MS"/>
                <w:sz w:val="24"/>
                <w:szCs w:val="24"/>
              </w:rPr>
              <w:t xml:space="preserve">Photograph you artwork – we are looking </w:t>
            </w:r>
            <w:r w:rsidR="009879BB" w:rsidRPr="00FE7959">
              <w:rPr>
                <w:rFonts w:ascii="Comic Sans MS" w:hAnsi="Comic Sans MS"/>
                <w:sz w:val="24"/>
                <w:szCs w:val="24"/>
              </w:rPr>
              <w:t>forward to seeing your creation</w:t>
            </w:r>
            <w:r w:rsidR="00344904">
              <w:rPr>
                <w:rFonts w:ascii="Comic Sans MS" w:hAnsi="Comic Sans MS"/>
                <w:sz w:val="24"/>
                <w:szCs w:val="24"/>
              </w:rPr>
              <w:t>s.</w:t>
            </w:r>
          </w:p>
          <w:p w14:paraId="1709849E" w14:textId="77777777" w:rsidR="00344904" w:rsidRDefault="00344904" w:rsidP="00E91924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REMEMBER you have two days so make a good job. </w:t>
            </w:r>
          </w:p>
          <w:p w14:paraId="7C7CD624" w14:textId="77777777" w:rsidR="00344904" w:rsidRDefault="00344904" w:rsidP="00E91924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You can use any medium, it is your own interpretation so BE CREATIVE! </w:t>
            </w:r>
          </w:p>
          <w:p w14:paraId="6A485A04" w14:textId="77777777" w:rsidR="00344904" w:rsidRDefault="00344904" w:rsidP="00E91924">
            <w:pPr>
              <w:rPr>
                <w:rFonts w:ascii="Comic Sans MS" w:hAnsi="Comic Sans MS"/>
                <w:sz w:val="24"/>
              </w:rPr>
            </w:pPr>
          </w:p>
          <w:p w14:paraId="5D475208" w14:textId="72B5C54F" w:rsidR="00B8337B" w:rsidRPr="00B8337B" w:rsidRDefault="00B8337B" w:rsidP="00E91924">
            <w:pPr>
              <w:rPr>
                <w:rFonts w:ascii="Comic Sans MS" w:hAnsi="Comic Sans MS"/>
                <w:color w:val="FF0000"/>
                <w:sz w:val="24"/>
              </w:rPr>
            </w:pPr>
            <w:r w:rsidRPr="00B8337B">
              <w:rPr>
                <w:rFonts w:ascii="Comic Sans MS" w:hAnsi="Comic Sans MS"/>
                <w:color w:val="FF0000"/>
                <w:sz w:val="24"/>
              </w:rPr>
              <w:t xml:space="preserve">** If you chose not to read the book, adapt it to </w:t>
            </w:r>
            <w:r>
              <w:rPr>
                <w:rFonts w:ascii="Comic Sans MS" w:hAnsi="Comic Sans MS"/>
                <w:color w:val="FF0000"/>
                <w:sz w:val="24"/>
              </w:rPr>
              <w:t>a</w:t>
            </w:r>
            <w:r w:rsidRPr="00B8337B">
              <w:rPr>
                <w:rFonts w:ascii="Comic Sans MS" w:hAnsi="Comic Sans MS"/>
                <w:color w:val="FF0000"/>
                <w:sz w:val="24"/>
              </w:rPr>
              <w:t xml:space="preserve"> book</w:t>
            </w:r>
            <w:r>
              <w:rPr>
                <w:rFonts w:ascii="Comic Sans MS" w:hAnsi="Comic Sans MS"/>
                <w:color w:val="FF0000"/>
                <w:sz w:val="24"/>
              </w:rPr>
              <w:t>(s)</w:t>
            </w:r>
            <w:r w:rsidRPr="00B8337B">
              <w:rPr>
                <w:rFonts w:ascii="Comic Sans MS" w:hAnsi="Comic Sans MS"/>
                <w:color w:val="FF0000"/>
                <w:sz w:val="24"/>
              </w:rPr>
              <w:t xml:space="preserve"> you have read and enjoyed. Good luck! </w:t>
            </w:r>
          </w:p>
          <w:p w14:paraId="1788A54D" w14:textId="157C514A" w:rsidR="00B8337B" w:rsidRPr="00B6181D" w:rsidRDefault="00B8337B" w:rsidP="00E91924">
            <w:pPr>
              <w:rPr>
                <w:rFonts w:ascii="Comic Sans MS" w:hAnsi="Comic Sans MS"/>
                <w:sz w:val="24"/>
              </w:rPr>
            </w:pPr>
          </w:p>
        </w:tc>
      </w:tr>
      <w:tr w:rsidR="00E53611" w:rsidRPr="002A17D3" w14:paraId="74DE686A" w14:textId="77777777" w:rsidTr="00E91924">
        <w:trPr>
          <w:trHeight w:val="833"/>
        </w:trPr>
        <w:tc>
          <w:tcPr>
            <w:tcW w:w="2268" w:type="dxa"/>
          </w:tcPr>
          <w:p w14:paraId="03C6FB6F" w14:textId="77777777" w:rsidR="00E53611" w:rsidRPr="002A17D3" w:rsidRDefault="00E53611" w:rsidP="00E91924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2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655" w:type="dxa"/>
          </w:tcPr>
          <w:p w14:paraId="23ADF64A" w14:textId="77777777" w:rsidR="00E53611" w:rsidRDefault="00E53611" w:rsidP="00E91924">
            <w:pPr>
              <w:rPr>
                <w:rFonts w:ascii="Comic Sans MS" w:hAnsi="Comic Sans MS"/>
                <w:i/>
                <w:color w:val="FF0000"/>
                <w:sz w:val="24"/>
              </w:rPr>
            </w:pPr>
            <w:r>
              <w:rPr>
                <w:rFonts w:ascii="Comic Sans MS" w:hAnsi="Comic Sans MS"/>
                <w:i/>
                <w:color w:val="FF0000"/>
                <w:sz w:val="24"/>
              </w:rPr>
              <w:t xml:space="preserve">PE </w:t>
            </w:r>
          </w:p>
          <w:p w14:paraId="0A8171F9" w14:textId="77777777" w:rsidR="00730288" w:rsidRDefault="00730288" w:rsidP="00E91924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Invent a new </w:t>
            </w:r>
            <w:r w:rsidR="00F00DA6">
              <w:rPr>
                <w:rFonts w:ascii="Comic Sans MS" w:hAnsi="Comic Sans MS"/>
                <w:sz w:val="24"/>
              </w:rPr>
              <w:t xml:space="preserve">game/ challenge using a tennis ball/ football/ netball or another sporting piece of equipment that you have at home. </w:t>
            </w:r>
          </w:p>
          <w:p w14:paraId="3F6DAEB6" w14:textId="77777777" w:rsidR="00F00DA6" w:rsidRDefault="00F00DA6" w:rsidP="00E91924">
            <w:pPr>
              <w:rPr>
                <w:rFonts w:ascii="Comic Sans MS" w:hAnsi="Comic Sans MS"/>
                <w:sz w:val="24"/>
              </w:rPr>
            </w:pPr>
          </w:p>
          <w:p w14:paraId="03A89164" w14:textId="232EA91D" w:rsidR="002715E5" w:rsidRPr="002A17D3" w:rsidRDefault="002715E5" w:rsidP="00E91924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Take a photo and let us know what you decided to do. </w:t>
            </w:r>
          </w:p>
        </w:tc>
      </w:tr>
    </w:tbl>
    <w:p w14:paraId="1358A877" w14:textId="77777777" w:rsidR="00E53611" w:rsidRDefault="00E53611" w:rsidP="00E53611"/>
    <w:p w14:paraId="40574ED6" w14:textId="77777777" w:rsidR="00B366C2" w:rsidRPr="00B366C2" w:rsidRDefault="00B366C2" w:rsidP="00B366C2">
      <w:pPr>
        <w:jc w:val="center"/>
        <w:rPr>
          <w:b/>
          <w:bCs/>
          <w:sz w:val="28"/>
          <w:szCs w:val="28"/>
          <w:u w:val="single"/>
        </w:rPr>
      </w:pPr>
      <w:r w:rsidRPr="00B366C2">
        <w:rPr>
          <w:b/>
          <w:bCs/>
          <w:sz w:val="28"/>
          <w:szCs w:val="28"/>
          <w:u w:val="single"/>
        </w:rPr>
        <w:t xml:space="preserve">YOU WILL NEED AND EMPTY CEREAL BOX and TWO SMALL MIRRORS FOR NEXT WEEK’S SCIENCE ACTIVITY. YOU WILL BE MAKING A PERISCOPE. </w:t>
      </w:r>
    </w:p>
    <w:p w14:paraId="178684F1" w14:textId="4B439DBE" w:rsidR="00E53611" w:rsidRDefault="00E53611" w:rsidP="00E53611"/>
    <w:p w14:paraId="42EB473E" w14:textId="77777777" w:rsidR="00E53611" w:rsidRPr="00E53611" w:rsidRDefault="00E53611" w:rsidP="00B366C2">
      <w:pPr>
        <w:jc w:val="center"/>
      </w:pPr>
      <w:bookmarkStart w:id="0" w:name="_GoBack"/>
      <w:bookmarkEnd w:id="0"/>
    </w:p>
    <w:sectPr w:rsidR="00E53611" w:rsidRPr="00E53611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wink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0030B"/>
    <w:rsid w:val="00050049"/>
    <w:rsid w:val="001010C9"/>
    <w:rsid w:val="00116C21"/>
    <w:rsid w:val="001A11A7"/>
    <w:rsid w:val="001A52EA"/>
    <w:rsid w:val="001B41C7"/>
    <w:rsid w:val="001C6913"/>
    <w:rsid w:val="001D1250"/>
    <w:rsid w:val="001F0109"/>
    <w:rsid w:val="002715E5"/>
    <w:rsid w:val="002A17D3"/>
    <w:rsid w:val="002C7D3D"/>
    <w:rsid w:val="002D75C8"/>
    <w:rsid w:val="00344904"/>
    <w:rsid w:val="00357C96"/>
    <w:rsid w:val="00375FA2"/>
    <w:rsid w:val="003B2D51"/>
    <w:rsid w:val="00495087"/>
    <w:rsid w:val="004A1434"/>
    <w:rsid w:val="004A4EEA"/>
    <w:rsid w:val="00501493"/>
    <w:rsid w:val="00592B0E"/>
    <w:rsid w:val="00592BCA"/>
    <w:rsid w:val="005A2682"/>
    <w:rsid w:val="00634534"/>
    <w:rsid w:val="006551E6"/>
    <w:rsid w:val="00657993"/>
    <w:rsid w:val="0066188E"/>
    <w:rsid w:val="00717BB8"/>
    <w:rsid w:val="00730288"/>
    <w:rsid w:val="007A6904"/>
    <w:rsid w:val="00804B95"/>
    <w:rsid w:val="008612CD"/>
    <w:rsid w:val="0087086B"/>
    <w:rsid w:val="008717F7"/>
    <w:rsid w:val="008A2E2A"/>
    <w:rsid w:val="008D4C15"/>
    <w:rsid w:val="00937B97"/>
    <w:rsid w:val="00972046"/>
    <w:rsid w:val="00976AA3"/>
    <w:rsid w:val="009879BB"/>
    <w:rsid w:val="00994FE9"/>
    <w:rsid w:val="009C51E4"/>
    <w:rsid w:val="009E0737"/>
    <w:rsid w:val="00A01819"/>
    <w:rsid w:val="00A109A9"/>
    <w:rsid w:val="00A87947"/>
    <w:rsid w:val="00AA7F99"/>
    <w:rsid w:val="00AD0E56"/>
    <w:rsid w:val="00AD6046"/>
    <w:rsid w:val="00AE3A28"/>
    <w:rsid w:val="00B366C2"/>
    <w:rsid w:val="00B6181D"/>
    <w:rsid w:val="00B8337B"/>
    <w:rsid w:val="00BE1443"/>
    <w:rsid w:val="00C13FE9"/>
    <w:rsid w:val="00C66F36"/>
    <w:rsid w:val="00C746F5"/>
    <w:rsid w:val="00DA0EEC"/>
    <w:rsid w:val="00E37E9C"/>
    <w:rsid w:val="00E53611"/>
    <w:rsid w:val="00EB68D2"/>
    <w:rsid w:val="00F00DA6"/>
    <w:rsid w:val="00FA49FE"/>
    <w:rsid w:val="00FD53F6"/>
    <w:rsid w:val="00FE2B21"/>
    <w:rsid w:val="00FE725E"/>
    <w:rsid w:val="00FE7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  <w14:docId w14:val="742B298E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character" w:customStyle="1" w:styleId="A0">
    <w:name w:val="A0"/>
    <w:uiPriority w:val="99"/>
    <w:rsid w:val="008A2E2A"/>
    <w:rPr>
      <w:rFonts w:cs="Twinkl"/>
      <w:color w:val="000000"/>
      <w:sz w:val="36"/>
      <w:szCs w:val="36"/>
    </w:rPr>
  </w:style>
  <w:style w:type="paragraph" w:customStyle="1" w:styleId="Default">
    <w:name w:val="Default"/>
    <w:rsid w:val="00357C96"/>
    <w:pPr>
      <w:autoSpaceDE w:val="0"/>
      <w:autoSpaceDN w:val="0"/>
      <w:adjustRightInd w:val="0"/>
      <w:spacing w:after="0" w:line="240" w:lineRule="auto"/>
    </w:pPr>
    <w:rPr>
      <w:rFonts w:ascii="Twinkl" w:hAnsi="Twinkl" w:cs="Twinkl"/>
      <w:color w:val="000000"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B41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892EB657</Template>
  <TotalTime>0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SKerr-Delworth</cp:lastModifiedBy>
  <cp:revision>2</cp:revision>
  <dcterms:created xsi:type="dcterms:W3CDTF">2020-04-24T13:31:00Z</dcterms:created>
  <dcterms:modified xsi:type="dcterms:W3CDTF">2020-04-24T13:31:00Z</dcterms:modified>
</cp:coreProperties>
</file>